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F1A3" w14:textId="77777777" w:rsidR="00565727" w:rsidRPr="00690BA6" w:rsidRDefault="00565727" w:rsidP="0056572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BOTERELL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864FEFD" w14:textId="77777777" w:rsidR="00565727" w:rsidRDefault="00565727" w:rsidP="00565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59704A7" w14:textId="77777777" w:rsidR="00565727" w:rsidRDefault="00565727" w:rsidP="00565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9A6537" w14:textId="77777777" w:rsidR="00565727" w:rsidRDefault="00565727" w:rsidP="00565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9D40F" w14:textId="77777777" w:rsidR="00565727" w:rsidRDefault="00565727" w:rsidP="0056572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5AB91E90" w14:textId="77777777" w:rsidR="00565727" w:rsidRDefault="00565727" w:rsidP="0056572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AD64F5C" w14:textId="77777777" w:rsidR="00565727" w:rsidRDefault="00565727" w:rsidP="0056572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AAF361E" w14:textId="77777777" w:rsidR="00565727" w:rsidRDefault="00565727" w:rsidP="0056572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EBBF17F" w14:textId="77777777" w:rsidR="00565727" w:rsidRDefault="00565727" w:rsidP="0056572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B2C4B62" w14:textId="77777777" w:rsidR="00565727" w:rsidRDefault="00565727" w:rsidP="0056572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 April 2021</w:t>
      </w:r>
    </w:p>
    <w:p w14:paraId="7FD37A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C1558" w14:textId="77777777" w:rsidR="00565727" w:rsidRDefault="00565727" w:rsidP="009139A6">
      <w:r>
        <w:separator/>
      </w:r>
    </w:p>
  </w:endnote>
  <w:endnote w:type="continuationSeparator" w:id="0">
    <w:p w14:paraId="0F1ADF66" w14:textId="77777777" w:rsidR="00565727" w:rsidRDefault="005657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23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4FD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D4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DC339" w14:textId="77777777" w:rsidR="00565727" w:rsidRDefault="00565727" w:rsidP="009139A6">
      <w:r>
        <w:separator/>
      </w:r>
    </w:p>
  </w:footnote>
  <w:footnote w:type="continuationSeparator" w:id="0">
    <w:p w14:paraId="1C10A34C" w14:textId="77777777" w:rsidR="00565727" w:rsidRDefault="005657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01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97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9C3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727"/>
    <w:rsid w:val="000666E0"/>
    <w:rsid w:val="002510B7"/>
    <w:rsid w:val="0056572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26A37"/>
  <w15:chartTrackingRefBased/>
  <w15:docId w15:val="{9E760CAE-5EA2-49C5-952D-363116E2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2021-04-22T11:21:00Z</dcterms:created>
  <dcterms:modified xsi:type="dcterms:W3CDTF">2021-04-22T11:22:00Z</dcterms:modified>
</cp:coreProperties>
</file>